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81756" w14:textId="77777777" w:rsidR="00F07609" w:rsidRDefault="00F07609" w:rsidP="00F0760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CLERKE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4D9435E7" w14:textId="77777777" w:rsidR="00F07609" w:rsidRDefault="00F07609" w:rsidP="00F07609">
      <w:pPr>
        <w:pStyle w:val="NoSpacing"/>
        <w:rPr>
          <w:rFonts w:cs="Times New Roman"/>
          <w:szCs w:val="24"/>
        </w:rPr>
      </w:pPr>
    </w:p>
    <w:p w14:paraId="49E4BBD4" w14:textId="77777777" w:rsidR="00F07609" w:rsidRDefault="00F07609" w:rsidP="00F07609">
      <w:pPr>
        <w:pStyle w:val="NoSpacing"/>
        <w:rPr>
          <w:rFonts w:cs="Times New Roman"/>
          <w:szCs w:val="24"/>
        </w:rPr>
      </w:pPr>
    </w:p>
    <w:p w14:paraId="670696D8" w14:textId="77777777" w:rsidR="00F07609" w:rsidRDefault="00F07609" w:rsidP="00F076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Bedminster, Somerset,</w:t>
      </w:r>
    </w:p>
    <w:p w14:paraId="02D5CCB7" w14:textId="77777777" w:rsidR="00F07609" w:rsidRDefault="00F07609" w:rsidP="00F076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Joan Barre(q.v.).</w:t>
      </w:r>
    </w:p>
    <w:p w14:paraId="5F1B3FB3" w14:textId="77777777" w:rsidR="00F07609" w:rsidRDefault="00F07609" w:rsidP="00F0760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367B136" w14:textId="77777777" w:rsidR="00F07609" w:rsidRDefault="00F07609" w:rsidP="00F0760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p.99)</w:t>
      </w:r>
    </w:p>
    <w:p w14:paraId="2C0646C6" w14:textId="77777777" w:rsidR="00F07609" w:rsidRDefault="00F07609" w:rsidP="00F07609">
      <w:pPr>
        <w:pStyle w:val="NoSpacing"/>
        <w:rPr>
          <w:rFonts w:eastAsia="Times New Roman" w:cs="Times New Roman"/>
          <w:szCs w:val="24"/>
        </w:rPr>
      </w:pPr>
    </w:p>
    <w:p w14:paraId="07D5F1D3" w14:textId="77777777" w:rsidR="00F07609" w:rsidRDefault="00F07609" w:rsidP="00F07609">
      <w:pPr>
        <w:pStyle w:val="NoSpacing"/>
        <w:rPr>
          <w:rFonts w:eastAsia="Times New Roman" w:cs="Times New Roman"/>
          <w:szCs w:val="24"/>
        </w:rPr>
      </w:pPr>
    </w:p>
    <w:p w14:paraId="35AAE19A" w14:textId="77777777" w:rsidR="00F07609" w:rsidRDefault="00F07609" w:rsidP="00F076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July 2023</w:t>
      </w:r>
    </w:p>
    <w:p w14:paraId="31CD6AE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6AC93" w14:textId="77777777" w:rsidR="00F07609" w:rsidRDefault="00F07609" w:rsidP="009139A6">
      <w:r>
        <w:separator/>
      </w:r>
    </w:p>
  </w:endnote>
  <w:endnote w:type="continuationSeparator" w:id="0">
    <w:p w14:paraId="46253E9B" w14:textId="77777777" w:rsidR="00F07609" w:rsidRDefault="00F076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8F2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03F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2C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A95F4" w14:textId="77777777" w:rsidR="00F07609" w:rsidRDefault="00F07609" w:rsidP="009139A6">
      <w:r>
        <w:separator/>
      </w:r>
    </w:p>
  </w:footnote>
  <w:footnote w:type="continuationSeparator" w:id="0">
    <w:p w14:paraId="68B5E9D4" w14:textId="77777777" w:rsidR="00F07609" w:rsidRDefault="00F076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0B0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D73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8A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60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76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12BCB"/>
  <w15:chartTrackingRefBased/>
  <w15:docId w15:val="{6B338411-7939-4B23-B2A3-32BD11E5C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2023-07-24T16:47:00Z</dcterms:created>
  <dcterms:modified xsi:type="dcterms:W3CDTF">2023-07-24T16:48:00Z</dcterms:modified>
</cp:coreProperties>
</file>